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5fdf274" w14:textId="5fdf274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B267F0">
        <w:rPr>
          <w:bCs/>
        </w:rPr>
        <w:t>16</w:t>
      </w:r>
      <w:r w:rsidRPr="006D2266" w:rsidR="006D2266">
        <w:rPr>
          <w:bCs/>
        </w:rPr>
        <w:t xml:space="preserve">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F07867">
        <w:t>1</w:t>
      </w:r>
      <w:r w:rsidR="001E2651">
        <w:t>3</w:t>
      </w:r>
      <w:r w:rsidRPr="006D2266" w:rsidR="00AE1F41">
        <w:t>. St-</w:t>
      </w:r>
      <w:r w:rsidR="001E2651">
        <w:t>3246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F07867">
        <w:t>1</w:t>
      </w:r>
      <w:r w:rsidR="001E2651">
        <w:t>3</w:t>
      </w:r>
      <w:r w:rsidR="00884690">
        <w:t>. St</w:t>
      </w:r>
      <w:r w:rsidR="00B13065">
        <w:t>-</w:t>
      </w:r>
      <w:r w:rsidR="001E2651">
        <w:t>3246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003610" w:rsidP="001E2651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1E2651">
        <w:t xml:space="preserve">BATARIJA HOST d.o.o., OIB: 66854288293, </w:t>
      </w:r>
      <w:proofErr w:type="spellStart"/>
      <w:r w:rsidRPr="001E2651" w:rsidR="001E2651">
        <w:t>Zadvorsko</w:t>
      </w:r>
      <w:proofErr w:type="spellEnd"/>
      <w:r w:rsidRPr="001E2651" w:rsidR="001E2651">
        <w:t>, Zeleni brijeg 9C</w:t>
      </w:r>
    </w:p>
    <w:p w:rsidR="001E2651" w:rsidP="001E2651" w:rsidRDefault="001E2651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3610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1D91"/>
    <w:rsid w:val="00112A60"/>
    <w:rsid w:val="00122044"/>
    <w:rsid w:val="0013433E"/>
    <w:rsid w:val="001403FA"/>
    <w:rsid w:val="0014192B"/>
    <w:rsid w:val="00141A99"/>
    <w:rsid w:val="0016247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E2651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31024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18FD"/>
    <w:rsid w:val="0027313E"/>
    <w:rsid w:val="002765BA"/>
    <w:rsid w:val="00280170"/>
    <w:rsid w:val="00281C8B"/>
    <w:rsid w:val="00286F5C"/>
    <w:rsid w:val="002947E1"/>
    <w:rsid w:val="0029641D"/>
    <w:rsid w:val="002A3D1D"/>
    <w:rsid w:val="002A5387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4EAC"/>
    <w:rsid w:val="002F6256"/>
    <w:rsid w:val="00306C07"/>
    <w:rsid w:val="003110BC"/>
    <w:rsid w:val="0031117C"/>
    <w:rsid w:val="003145F0"/>
    <w:rsid w:val="0032392C"/>
    <w:rsid w:val="00323C78"/>
    <w:rsid w:val="00332F2D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2672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0407"/>
    <w:rsid w:val="00595888"/>
    <w:rsid w:val="00596AB5"/>
    <w:rsid w:val="005A0D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23DC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97B64"/>
    <w:rsid w:val="006A0D67"/>
    <w:rsid w:val="006A2AC3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5092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1329"/>
    <w:rsid w:val="00782FEC"/>
    <w:rsid w:val="00783D10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0A50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26931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86324"/>
    <w:rsid w:val="00892AC3"/>
    <w:rsid w:val="00893FD2"/>
    <w:rsid w:val="00894074"/>
    <w:rsid w:val="00894692"/>
    <w:rsid w:val="008A054C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E8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55E"/>
    <w:rsid w:val="00A1397B"/>
    <w:rsid w:val="00A149F5"/>
    <w:rsid w:val="00A215C8"/>
    <w:rsid w:val="00A216AB"/>
    <w:rsid w:val="00A22EBF"/>
    <w:rsid w:val="00A237EE"/>
    <w:rsid w:val="00A27495"/>
    <w:rsid w:val="00A36353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0DFA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267F0"/>
    <w:rsid w:val="00B35E4B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85875"/>
    <w:rsid w:val="00B91F3B"/>
    <w:rsid w:val="00B93113"/>
    <w:rsid w:val="00B95A1F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6FB"/>
    <w:rsid w:val="00BF67FD"/>
    <w:rsid w:val="00C023EB"/>
    <w:rsid w:val="00C0259B"/>
    <w:rsid w:val="00C02C45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461A7"/>
    <w:rsid w:val="00C53572"/>
    <w:rsid w:val="00C545C8"/>
    <w:rsid w:val="00C576F0"/>
    <w:rsid w:val="00C60E56"/>
    <w:rsid w:val="00C61F4F"/>
    <w:rsid w:val="00C6446C"/>
    <w:rsid w:val="00C803BA"/>
    <w:rsid w:val="00C80701"/>
    <w:rsid w:val="00C80A98"/>
    <w:rsid w:val="00C8148B"/>
    <w:rsid w:val="00C85516"/>
    <w:rsid w:val="00C90411"/>
    <w:rsid w:val="00C90FBD"/>
    <w:rsid w:val="00C910DE"/>
    <w:rsid w:val="00C9390B"/>
    <w:rsid w:val="00C9619F"/>
    <w:rsid w:val="00CA0C86"/>
    <w:rsid w:val="00CA1655"/>
    <w:rsid w:val="00CA1966"/>
    <w:rsid w:val="00CA3C4C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A36B5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47498"/>
    <w:rsid w:val="00E57822"/>
    <w:rsid w:val="00E70D4F"/>
    <w:rsid w:val="00E72254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788"/>
    <w:rsid w:val="00EC3E96"/>
    <w:rsid w:val="00EC7C79"/>
    <w:rsid w:val="00EE629A"/>
    <w:rsid w:val="00EE725C"/>
    <w:rsid w:val="00EE7CA6"/>
    <w:rsid w:val="00EF4D8B"/>
    <w:rsid w:val="00EF71D3"/>
    <w:rsid w:val="00F058AB"/>
    <w:rsid w:val="00F05B36"/>
    <w:rsid w:val="00F06519"/>
    <w:rsid w:val="00F07867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09D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0765"/>
    <w:rsid w:val="00FC362E"/>
    <w:rsid w:val="00FD4E47"/>
    <w:rsid w:val="00FD6FBA"/>
    <w:rsid w:val="00FE0990"/>
    <w:rsid w:val="00FF1495"/>
    <w:rsid w:val="00FF1CBB"/>
    <w:rsid w:val="00FF1E71"/>
    <w:rsid w:val="00FF5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1355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1355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A1355E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A1355E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A1355E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35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55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1355E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1355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1355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ožujka 2023.</izvorni_sadrzaj>
    <derivirana_varijabla naziv="DomainObject.DatumDonosenjaOdluke_1">16.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3246</izvorni_sadrzaj>
    <derivirana_varijabla naziv="DomainObject.Predmet.Broj_1">3246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studenog 2022.</izvorni_sadrzaj>
    <derivirana_varijabla naziv="DomainObject.Predmet.DatumIzradeOptuznogAkta_1">29. studenog 2022.</derivirana_varijabla>
  </DomainObject.Predmet.DatumIzradeOptuznogAkta>
  <DomainObject.Predmet.DatumIzradeOptuznogAktaFormated>
    <izvorni_sadrzaj>29.11.2022.</izvorni_sadrzaj>
    <derivirana_varijabla naziv="DomainObject.Predmet.DatumIzradeOptuznogAktaFormated_1">29.11.2022.</derivirana_varijabla>
  </DomainObject.Predmet.DatumIzradeOptuznogAktaFormated>
  <DomainObject.Predmet.DatumOsnivanja>
    <izvorni_sadrzaj>29. studenog 2022.</izvorni_sadrzaj>
    <derivirana_varijabla naziv="DomainObject.Predmet.DatumOsnivanja_1">29. studenog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studenog 2022.</izvorni_sadrzaj>
    <derivirana_varijabla naziv="DomainObject.Predmet.DatumPrimitkaOptuznogAkta_1">29. studenog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St-3246/2022</izvorni_sadrzaj>
    <derivirana_varijabla naziv="DomainObject.Predmet.OznakaBroj_1">St-3246/2022</derivirana_varijabla>
  </DomainObject.Predmet.OznakaBroj>
  <DomainObject.Predmet.OznakaBrojOptuznogAkta>
    <izvorni_sadrzaj>04-06-22-5578</izvorni_sadrzaj>
    <derivirana_varijabla naziv="DomainObject.Predmet.OznakaBrojOptuznogAkta_1">04-06-22-5578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BATARIJA HOST d.o.o.</izvorni_sadrzaj>
    <derivirana_varijabla naziv="DomainObject.Predmet.ProtustrankaFormated_1">  BATARIJA HOST d.o.o.</derivirana_varijabla>
  </DomainObject.Predmet.ProtustrankaFormated>
  <DomainObject.Predmet.ProtustrankaFormatedOIB>
    <izvorni_sadrzaj>  BATARIJA HOST d.o.o., OIB 66854288293</izvorni_sadrzaj>
    <derivirana_varijabla naziv="DomainObject.Predmet.ProtustrankaFormatedOIB_1">  BATARIJA HOST d.o.o., OIB 66854288293</derivirana_varijabla>
  </DomainObject.Predmet.ProtustrankaFormatedOIB>
  <DomainObject.Predmet.ProtustrankaFormatedWithAdress>
    <izvorni_sadrzaj> BATARIJA HOST d.o.o., Zeleni brijeg 9 C, 10257 Zadvorsko</izvorni_sadrzaj>
    <derivirana_varijabla naziv="DomainObject.Predmet.ProtustrankaFormatedWithAdress_1"> BATARIJA HOST d.o.o., Zeleni brijeg 9 C, 10257 Zadvorsko</derivirana_varijabla>
  </DomainObject.Predmet.ProtustrankaFormatedWithAdress>
  <DomainObject.Predmet.ProtustrankaFormatedWithAdressOIB>
    <izvorni_sadrzaj> BATARIJA HOST d.o.o., OIB 66854288293, Zeleni brijeg 9 C, 10257 Zadvorsko</izvorni_sadrzaj>
    <derivirana_varijabla naziv="DomainObject.Predmet.ProtustrankaFormatedWithAdressOIB_1"> BATARIJA HOST d.o.o., OIB 66854288293, Zeleni brijeg 9 C, 10257 Zadvorsko</derivirana_varijabla>
  </DomainObject.Predmet.ProtustrankaFormatedWithAdressOIB>
  <DomainObject.Predmet.ProtustrankaWithAdress>
    <izvorni_sadrzaj>BATARIJA HOST d.o.o. Zeleni brijeg 9 C, 10257 Zadvorsko</izvorni_sadrzaj>
    <derivirana_varijabla naziv="DomainObject.Predmet.ProtustrankaWithAdress_1">BATARIJA HOST d.o.o. Zeleni brijeg 9 C, 10257 Zadvorsko</derivirana_varijabla>
  </DomainObject.Predmet.ProtustrankaWithAdress>
  <DomainObject.Predmet.ProtustrankaWithAdressOIB>
    <izvorni_sadrzaj>BATARIJA HOST d.o.o., OIB 66854288293, Zeleni brijeg 9 C, 10257 Zadvorsko</izvorni_sadrzaj>
    <derivirana_varijabla naziv="DomainObject.Predmet.ProtustrankaWithAdressOIB_1">BATARIJA HOST d.o.o., OIB 66854288293, Zeleni brijeg 9 C, 10257 Zadvorsko</derivirana_varijabla>
  </DomainObject.Predmet.ProtustrankaWithAdressOIB>
  <DomainObject.Predmet.ProtustrankaNazivFormated>
    <izvorni_sadrzaj>BATARIJA HOST d.o.o.</izvorni_sadrzaj>
    <derivirana_varijabla naziv="DomainObject.Predmet.ProtustrankaNazivFormated_1">BATARIJA HOST d.o.o.</derivirana_varijabla>
  </DomainObject.Predmet.ProtustrankaNazivFormated>
  <DomainObject.Predmet.ProtustrankaNazivFormatedOIB>
    <izvorni_sadrzaj>BATARIJA HOST d.o.o., OIB 66854288293</izvorni_sadrzaj>
    <derivirana_varijabla naziv="DomainObject.Predmet.ProtustrankaNazivFormatedOIB_1">BATARIJA HOST d.o.o., OIB 66854288293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BATARIJA HOST d.o.o.</item>
    </izvorni_sadrzaj>
    <derivirana_varijabla naziv="DomainObject.Predmet.ProtuStrankaListFormated_1">
      <item>BATARIJA HOST d.o.o.</item>
    </derivirana_varijabla>
  </DomainObject.Predmet.ProtuStrankaListFormated>
  <DomainObject.Predmet.ProtuStrankaListFormatedOIB>
    <izvorni_sadrzaj>
      <item>BATARIJA HOST d.o.o., OIB 66854288293</item>
    </izvorni_sadrzaj>
    <derivirana_varijabla naziv="DomainObject.Predmet.ProtuStrankaListFormatedOIB_1">
      <item>BATARIJA HOST d.o.o., OIB 66854288293</item>
    </derivirana_varijabla>
  </DomainObject.Predmet.ProtuStrankaListFormatedOIB>
  <DomainObject.Predmet.ProtuStrankaListFormatedWithAdress>
    <izvorni_sadrzaj>
      <item>BATARIJA HOST d.o.o., Zeleni brijeg 9 C, 10257 Zadvorsko</item>
    </izvorni_sadrzaj>
    <derivirana_varijabla naziv="DomainObject.Predmet.ProtuStrankaListFormatedWithAdress_1">
      <item>BATARIJA HOST d.o.o., Zeleni brijeg 9 C, 10257 Zadvorsko</item>
    </derivirana_varijabla>
  </DomainObject.Predmet.ProtuStrankaListFormatedWithAdress>
  <DomainObject.Predmet.ProtuStrankaListFormatedWithAdressOIB>
    <izvorni_sadrzaj>
      <item>BATARIJA HOST d.o.o., OIB 66854288293, Zeleni brijeg 9 C, 10257 Zadvorsko</item>
    </izvorni_sadrzaj>
    <derivirana_varijabla naziv="DomainObject.Predmet.ProtuStrankaListFormatedWithAdressOIB_1">
      <item>BATARIJA HOST d.o.o., OIB 66854288293, Zeleni brijeg 9 C, 10257 Zadvorsko</item>
    </derivirana_varijabla>
  </DomainObject.Predmet.ProtuStrankaListFormatedWithAdressOIB>
  <DomainObject.Predmet.ProtuStrankaListNazivFormated>
    <izvorni_sadrzaj>
      <item>BATARIJA HOST d.o.o.</item>
    </izvorni_sadrzaj>
    <derivirana_varijabla naziv="DomainObject.Predmet.ProtuStrankaListNazivFormated_1">
      <item>BATARIJA HOST d.o.o.</item>
    </derivirana_varijabla>
  </DomainObject.Predmet.ProtuStrankaListNazivFormated>
  <DomainObject.Predmet.ProtuStrankaListNazivFormatedOIB>
    <izvorni_sadrzaj>
      <item>BATARIJA HOST d.o.o., OIB 66854288293</item>
    </izvorni_sadrzaj>
    <derivirana_varijabla naziv="DomainObject.Predmet.ProtuStrankaListNazivFormatedOIB_1">
      <item>BATARIJA HOST d.o.o., OIB 66854288293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ožujka 2023.</izvorni_sadrzaj>
    <derivirana_varijabla naziv="DomainObject.Datum_1">16.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BATARIJA HOST d.o.o.</izvorni_sadrzaj>
    <derivirana_varijabla naziv="DomainObject.Predmet.ProtustrankaIDrugi_1">BATARIJA HOST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BATARIJA HOST d.o.o., OIB 66854288293, Zeleni brijeg 9 C, 10257 Zadvorsko</izvorni_sadrzaj>
    <derivirana_varijabla naziv="DomainObject.Predmet.ProtustrankaIDrugiAdressOIB_1">BATARIJA HOST d.o.o., OIB 66854288293, Zeleni brijeg 9 C, 10257 Zadvorsko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BATARIJA HOST d.o.o.</item>
      <item>Financijska agencija</item>
    </izvorni_sadrzaj>
    <derivirana_varijabla naziv="DomainObject.Predmet.SudioniciListNaziv_1">
      <item>BATARIJA HOST d.o.o.</item>
      <item>Financijska agencija</item>
    </derivirana_varijabla>
  </DomainObject.Predmet.SudioniciListNaziv>
  <DomainObject.Predmet.SudioniciListAdressOIB>
    <izvorni_sadrzaj>
      <item>BATARIJA HOST d.o.o., OIB 66854288293, Zeleni brijeg 9 C,10257 Zadvorsko</item>
      <item>Financijska agencija, OIB 85821130368, TRG SVIBANJSKIH ŽRTAVA 1995. 1,10000 Zagreb</item>
    </izvorni_sadrzaj>
    <derivirana_varijabla naziv="DomainObject.Predmet.SudioniciListAdressOIB_1">
      <item>BATARIJA HOST d.o.o., OIB 66854288293, Zeleni brijeg 9 C,10257 Zadvorsko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66854288293</item>
      <item>, OIB 85821130368</item>
    </izvorni_sadrzaj>
    <derivirana_varijabla naziv="DomainObject.Predmet.SudioniciListNazivOIB_1">
      <item>, OIB 66854288293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studenog 2022.</izvorni_sadrzaj>
    <derivirana_varijabla naziv="DomainObject.Predmet.DatumPocetkaProcesa_1">29. studenog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803</properties:Characters>
  <properties:Lines>45</properties:Lines>
  <properties:Paragraphs>24</properties:Paragraphs>
  <properties:TotalTime>51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2023-03-16T06:38:00Z</cp:lastPrinted>
  <dcterms:modified xmlns:xsi="http://www.w3.org/2001/XMLSchema-instance" xsi:type="dcterms:W3CDTF">2023-03-16T06:38:00Z</dcterms:modified>
  <cp:revision>105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